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7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4395"/>
        <w:gridCol w:w="7087"/>
        <w:gridCol w:w="3969"/>
      </w:tblGrid>
      <w:tr w:rsidR="003F7F6E" w:rsidRPr="00B57DF5" w:rsidTr="00B34470">
        <w:trPr>
          <w:cantSplit/>
          <w:trHeight w:val="558"/>
        </w:trPr>
        <w:tc>
          <w:tcPr>
            <w:tcW w:w="425" w:type="dxa"/>
            <w:textDirection w:val="btLr"/>
          </w:tcPr>
          <w:p w:rsidR="003F7F6E" w:rsidRPr="00B34470" w:rsidRDefault="003F7F6E" w:rsidP="00B34470">
            <w:pPr>
              <w:ind w:left="113" w:right="113"/>
              <w:rPr>
                <w:b/>
                <w:w w:val="99"/>
                <w:sz w:val="28"/>
                <w:szCs w:val="28"/>
                <w:lang w:val="uk-UA"/>
              </w:rPr>
            </w:pPr>
            <w:r w:rsidRPr="00B34470">
              <w:rPr>
                <w:b/>
                <w:w w:val="99"/>
                <w:sz w:val="28"/>
                <w:szCs w:val="28"/>
                <w:lang w:val="uk-UA"/>
              </w:rPr>
              <w:t>Класи</w:t>
            </w:r>
          </w:p>
        </w:tc>
        <w:tc>
          <w:tcPr>
            <w:tcW w:w="4395" w:type="dxa"/>
          </w:tcPr>
          <w:p w:rsidR="003F7F6E" w:rsidRPr="00B34470" w:rsidRDefault="003F7F6E" w:rsidP="0075008C">
            <w:pPr>
              <w:rPr>
                <w:b/>
                <w:w w:val="99"/>
                <w:sz w:val="28"/>
                <w:szCs w:val="28"/>
                <w:lang w:val="uk-UA"/>
              </w:rPr>
            </w:pPr>
            <w:r w:rsidRPr="00B34470">
              <w:rPr>
                <w:b/>
                <w:w w:val="99"/>
                <w:sz w:val="28"/>
                <w:szCs w:val="28"/>
              </w:rPr>
              <w:t>Ціннісне ставлення до себе</w:t>
            </w:r>
          </w:p>
          <w:p w:rsidR="003F7F6E" w:rsidRPr="00B34470" w:rsidRDefault="003F7F6E" w:rsidP="0075008C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3F7F6E" w:rsidRPr="00B34470" w:rsidRDefault="003F7F6E" w:rsidP="0075008C">
            <w:pPr>
              <w:rPr>
                <w:w w:val="104"/>
                <w:sz w:val="28"/>
                <w:szCs w:val="28"/>
              </w:rPr>
            </w:pPr>
            <w:r w:rsidRPr="00B34470">
              <w:rPr>
                <w:b/>
                <w:sz w:val="28"/>
                <w:szCs w:val="28"/>
              </w:rPr>
              <w:t>Ціннісне ставлення до сім'ї, родини, людей.</w:t>
            </w:r>
          </w:p>
          <w:p w:rsidR="003F7F6E" w:rsidRPr="00B34470" w:rsidRDefault="003F7F6E" w:rsidP="0075008C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3F7F6E" w:rsidRPr="00B34470" w:rsidRDefault="003F7F6E" w:rsidP="0075008C">
            <w:pPr>
              <w:rPr>
                <w:sz w:val="28"/>
                <w:szCs w:val="28"/>
                <w:lang w:val="uk-UA"/>
              </w:rPr>
            </w:pPr>
            <w:r w:rsidRPr="00B34470">
              <w:rPr>
                <w:b/>
                <w:w w:val="103"/>
                <w:sz w:val="28"/>
                <w:szCs w:val="28"/>
              </w:rPr>
              <w:t>Ціннісне ставлення до праці</w:t>
            </w:r>
          </w:p>
        </w:tc>
      </w:tr>
      <w:tr w:rsidR="003F7F6E" w:rsidRPr="00B57DF5" w:rsidTr="00B34470">
        <w:trPr>
          <w:cantSplit/>
          <w:trHeight w:val="1134"/>
        </w:trPr>
        <w:tc>
          <w:tcPr>
            <w:tcW w:w="425" w:type="dxa"/>
            <w:textDirection w:val="btLr"/>
          </w:tcPr>
          <w:p w:rsidR="003F7F6E" w:rsidRPr="00B34470" w:rsidRDefault="003F7F6E" w:rsidP="00B34470">
            <w:pPr>
              <w:ind w:left="113" w:right="113"/>
              <w:jc w:val="right"/>
              <w:rPr>
                <w:b/>
                <w:sz w:val="28"/>
                <w:szCs w:val="28"/>
                <w:lang w:val="uk-UA"/>
              </w:rPr>
            </w:pPr>
            <w:r w:rsidRPr="00B34470">
              <w:rPr>
                <w:b/>
                <w:sz w:val="28"/>
                <w:szCs w:val="28"/>
                <w:lang w:val="uk-UA"/>
              </w:rPr>
              <w:t>5 клас</w:t>
            </w:r>
          </w:p>
        </w:tc>
        <w:tc>
          <w:tcPr>
            <w:tcW w:w="4395" w:type="dxa"/>
          </w:tcPr>
          <w:p w:rsidR="003F7F6E" w:rsidRPr="00DD5916" w:rsidRDefault="003F7F6E" w:rsidP="0075008C">
            <w:pPr>
              <w:rPr>
                <w:lang w:val="uk-UA"/>
              </w:rPr>
            </w:pPr>
            <w:r w:rsidRPr="00DD5916">
              <w:rPr>
                <w:spacing w:val="-4"/>
              </w:rPr>
              <w:t xml:space="preserve">"Який Я? Яким я хочу бути? ", "Дужий той, хто самого себе перемогти </w:t>
            </w:r>
            <w:r w:rsidRPr="00DD5916">
              <w:rPr>
                <w:spacing w:val="-3"/>
              </w:rPr>
              <w:t xml:space="preserve">може",   "Посієш звичку - пожнеш характер",   "Таланти і шанувальники", "В </w:t>
            </w:r>
            <w:r w:rsidRPr="00DD5916">
              <w:rPr>
                <w:spacing w:val="-1"/>
              </w:rPr>
              <w:t xml:space="preserve">людині все  має  бути  прекрасним",  "Індивідуальні особливості людини", </w:t>
            </w:r>
            <w:r w:rsidRPr="00DD5916">
              <w:rPr>
                <w:spacing w:val="-3"/>
              </w:rPr>
              <w:t>"Пізнай себе", "Презентація твого дня народження", "Бережи свій час".</w:t>
            </w:r>
          </w:p>
        </w:tc>
        <w:tc>
          <w:tcPr>
            <w:tcW w:w="7087" w:type="dxa"/>
          </w:tcPr>
          <w:p w:rsidR="003F7F6E" w:rsidRPr="00DD5916" w:rsidRDefault="003F7F6E" w:rsidP="0075008C">
            <w:pPr>
              <w:rPr>
                <w:lang w:val="uk-UA"/>
              </w:rPr>
            </w:pPr>
            <w:r w:rsidRPr="00DD5916">
              <w:rPr>
                <w:spacing w:val="-1"/>
                <w:lang w:val="uk-UA"/>
              </w:rPr>
              <w:t xml:space="preserve">"Відповідальність  найкращий  путівник  у  вчинках",     "Дружба  і  її </w:t>
            </w:r>
            <w:r w:rsidRPr="00DD5916">
              <w:rPr>
                <w:spacing w:val="-1"/>
                <w:lang w:val="uk-UA"/>
              </w:rPr>
              <w:br/>
            </w:r>
            <w:r w:rsidRPr="00DD5916">
              <w:rPr>
                <w:spacing w:val="-2"/>
                <w:lang w:val="uk-UA"/>
              </w:rPr>
              <w:t xml:space="preserve">значення у житті людини", "Честь і гідність", "Співчуття - перший крок до </w:t>
            </w:r>
            <w:r w:rsidRPr="00DD5916">
              <w:rPr>
                <w:spacing w:val="-1"/>
                <w:lang w:val="uk-UA"/>
              </w:rPr>
              <w:t xml:space="preserve">людяності",  "Культура поведінки у школі",  "Чи вміємо  ми відпочивати", </w:t>
            </w:r>
            <w:r w:rsidRPr="00DD5916">
              <w:rPr>
                <w:spacing w:val="-3"/>
                <w:lang w:val="uk-UA"/>
              </w:rPr>
              <w:t xml:space="preserve">"Щастя,  коли  тебе  розуміють",  "Мовленнєвий  етикет",  "Спілкування  на </w:t>
            </w:r>
            <w:r w:rsidRPr="00DD5916">
              <w:rPr>
                <w:spacing w:val="-2"/>
                <w:lang w:val="uk-UA"/>
              </w:rPr>
              <w:t xml:space="preserve">відстані", "Почуття гумору і жарти", "Коли Юпітер гнівається", "Шануймо </w:t>
            </w:r>
            <w:r w:rsidRPr="00DD5916">
              <w:rPr>
                <w:lang w:val="uk-UA"/>
              </w:rPr>
              <w:t xml:space="preserve">старших",  "Що  псує стосунки між людьми", "Про гостинність гостей", "Турбота за інших людей - головний обов’язок у житті", "Вдячність". </w:t>
            </w:r>
          </w:p>
          <w:p w:rsidR="003F7F6E" w:rsidRPr="00DD5916" w:rsidRDefault="003F7F6E" w:rsidP="0075008C">
            <w:pPr>
              <w:rPr>
                <w:lang w:val="uk-UA"/>
              </w:rPr>
            </w:pPr>
          </w:p>
        </w:tc>
        <w:tc>
          <w:tcPr>
            <w:tcW w:w="3969" w:type="dxa"/>
          </w:tcPr>
          <w:p w:rsidR="003F7F6E" w:rsidRPr="00DD5916" w:rsidRDefault="003F7F6E" w:rsidP="0075008C">
            <w:pPr>
              <w:rPr>
                <w:spacing w:val="-2"/>
              </w:rPr>
            </w:pPr>
            <w:r w:rsidRPr="00DD5916">
              <w:rPr>
                <w:spacing w:val="-4"/>
              </w:rPr>
              <w:t xml:space="preserve">"Як організувати себе", "Вчись учитись, щоб уміти трудитись", "Книга </w:t>
            </w:r>
            <w:r w:rsidRPr="00DD5916">
              <w:t xml:space="preserve">скаржиться!  Книга  дякує!",  "Ціна  твого  підручника",  "Місто  веселих </w:t>
            </w:r>
            <w:r w:rsidRPr="00DD5916">
              <w:rPr>
                <w:spacing w:val="-1"/>
              </w:rPr>
              <w:t xml:space="preserve">майстрів",  "Даруйте радість  людям",  "У колективі немає чужої  роботи", "Люди,  які  працюють  поруч",  "Професії  мого  роду",  "Цінуймо  хліб!", </w:t>
            </w:r>
            <w:r w:rsidRPr="00DD5916">
              <w:rPr>
                <w:spacing w:val="-2"/>
              </w:rPr>
              <w:t xml:space="preserve">"Подарунок своїми руками". </w:t>
            </w:r>
          </w:p>
          <w:p w:rsidR="003F7F6E" w:rsidRPr="00DD5916" w:rsidRDefault="003F7F6E" w:rsidP="0075008C"/>
        </w:tc>
      </w:tr>
      <w:tr w:rsidR="003F7F6E" w:rsidRPr="00B57DF5" w:rsidTr="00B34470">
        <w:tblPrEx>
          <w:tblLook w:val="00A0"/>
        </w:tblPrEx>
        <w:trPr>
          <w:trHeight w:val="1134"/>
        </w:trPr>
        <w:tc>
          <w:tcPr>
            <w:tcW w:w="425" w:type="dxa"/>
            <w:textDirection w:val="btLr"/>
          </w:tcPr>
          <w:p w:rsidR="003F7F6E" w:rsidRPr="00B34470" w:rsidRDefault="003F7F6E" w:rsidP="00B34470">
            <w:pPr>
              <w:ind w:left="113" w:right="113"/>
              <w:rPr>
                <w:b/>
                <w:w w:val="99"/>
                <w:sz w:val="28"/>
                <w:szCs w:val="28"/>
                <w:lang w:val="uk-UA"/>
              </w:rPr>
            </w:pPr>
          </w:p>
        </w:tc>
        <w:tc>
          <w:tcPr>
            <w:tcW w:w="4395" w:type="dxa"/>
          </w:tcPr>
          <w:p w:rsidR="003F7F6E" w:rsidRPr="00DD5916" w:rsidRDefault="003F7F6E" w:rsidP="00874E6E">
            <w:pPr>
              <w:rPr>
                <w:lang w:val="uk-UA"/>
              </w:rPr>
            </w:pPr>
            <w:r w:rsidRPr="00DD5916">
              <w:rPr>
                <w:b/>
                <w:w w:val="101"/>
              </w:rPr>
              <w:t>Ціннісне ставлення до природи</w:t>
            </w:r>
          </w:p>
        </w:tc>
        <w:tc>
          <w:tcPr>
            <w:tcW w:w="7087" w:type="dxa"/>
          </w:tcPr>
          <w:p w:rsidR="003F7F6E" w:rsidRPr="00DD5916" w:rsidRDefault="003F7F6E" w:rsidP="00874E6E">
            <w:pPr>
              <w:rPr>
                <w:b/>
                <w:w w:val="101"/>
              </w:rPr>
            </w:pPr>
            <w:r w:rsidRPr="00DD5916">
              <w:rPr>
                <w:b/>
                <w:w w:val="105"/>
              </w:rPr>
              <w:t>Ціннісне ставлення до культури і мистецтва</w:t>
            </w:r>
          </w:p>
        </w:tc>
        <w:tc>
          <w:tcPr>
            <w:tcW w:w="3969" w:type="dxa"/>
          </w:tcPr>
          <w:p w:rsidR="003F7F6E" w:rsidRPr="00DD5916" w:rsidRDefault="003F7F6E" w:rsidP="00874E6E">
            <w:pPr>
              <w:rPr>
                <w:b/>
                <w:lang w:val="uk-UA"/>
              </w:rPr>
            </w:pPr>
            <w:r w:rsidRPr="00DD5916">
              <w:rPr>
                <w:b/>
              </w:rPr>
              <w:t>Ціннісне ставлення особистості до суспільства і держави</w:t>
            </w:r>
          </w:p>
        </w:tc>
      </w:tr>
      <w:tr w:rsidR="003F7F6E" w:rsidRPr="00DD5916" w:rsidTr="00B34470">
        <w:tblPrEx>
          <w:tblLook w:val="00A0"/>
        </w:tblPrEx>
        <w:trPr>
          <w:trHeight w:val="1134"/>
        </w:trPr>
        <w:tc>
          <w:tcPr>
            <w:tcW w:w="425" w:type="dxa"/>
            <w:textDirection w:val="btLr"/>
          </w:tcPr>
          <w:p w:rsidR="003F7F6E" w:rsidRPr="00B34470" w:rsidRDefault="003F7F6E" w:rsidP="00B34470">
            <w:pPr>
              <w:ind w:left="113" w:right="113"/>
              <w:rPr>
                <w:b/>
                <w:w w:val="99"/>
                <w:sz w:val="28"/>
                <w:szCs w:val="28"/>
                <w:lang w:val="uk-UA"/>
              </w:rPr>
            </w:pPr>
          </w:p>
        </w:tc>
        <w:tc>
          <w:tcPr>
            <w:tcW w:w="4395" w:type="dxa"/>
          </w:tcPr>
          <w:p w:rsidR="003F7F6E" w:rsidRPr="00DD5916" w:rsidRDefault="003F7F6E" w:rsidP="008E296E">
            <w:pPr>
              <w:rPr>
                <w:lang w:val="uk-UA"/>
              </w:rPr>
            </w:pPr>
            <w:r w:rsidRPr="00DD5916">
              <w:rPr>
                <w:spacing w:val="-4"/>
                <w:lang w:val="uk-UA"/>
              </w:rPr>
              <w:t xml:space="preserve">"Я — маленька частиночка Природи", "Старти золотої осені", "Флора і </w:t>
            </w:r>
            <w:r w:rsidRPr="00DD5916">
              <w:rPr>
                <w:spacing w:val="-3"/>
                <w:lang w:val="uk-UA"/>
              </w:rPr>
              <w:t xml:space="preserve">фауна нашого краю", "Екологічною стежиною нашого краю", "Природа — </w:t>
            </w:r>
            <w:r w:rsidRPr="00DD5916">
              <w:rPr>
                <w:spacing w:val="-4"/>
                <w:lang w:val="uk-UA"/>
              </w:rPr>
              <w:t xml:space="preserve">наш дім", "Барви веселки", "Таємниці природи", "Свято квітів", "Вже брами </w:t>
            </w:r>
            <w:r w:rsidRPr="00DD5916">
              <w:rPr>
                <w:lang w:val="uk-UA"/>
              </w:rPr>
              <w:t xml:space="preserve">літа замикає осінь", "Знайди скарби природи рідного краю", "Брати наші </w:t>
            </w:r>
            <w:r w:rsidRPr="00DD5916">
              <w:rPr>
                <w:spacing w:val="-3"/>
                <w:lang w:val="uk-UA"/>
              </w:rPr>
              <w:t xml:space="preserve">менші", "Аптека бабусі Медуниці", "Нагодуй птахів", "Бережи воду, козаче, і </w:t>
            </w:r>
            <w:r w:rsidRPr="00DD5916">
              <w:rPr>
                <w:lang w:val="uk-UA"/>
              </w:rPr>
              <w:t xml:space="preserve">вона тобі віддячить",  "Космос  в українській міфології, явища природи і народні прикмети", "Ми відповідаємо за тих кого приручили". </w:t>
            </w:r>
          </w:p>
          <w:p w:rsidR="003F7F6E" w:rsidRPr="00DD5916" w:rsidRDefault="003F7F6E" w:rsidP="008E296E">
            <w:pPr>
              <w:rPr>
                <w:lang w:val="uk-UA"/>
              </w:rPr>
            </w:pPr>
          </w:p>
        </w:tc>
        <w:tc>
          <w:tcPr>
            <w:tcW w:w="7087" w:type="dxa"/>
          </w:tcPr>
          <w:p w:rsidR="003F7F6E" w:rsidRPr="00DD5916" w:rsidRDefault="003F7F6E" w:rsidP="008E296E">
            <w:pPr>
              <w:rPr>
                <w:spacing w:val="-2"/>
                <w:lang w:val="uk-UA"/>
              </w:rPr>
            </w:pPr>
            <w:r w:rsidRPr="00DD5916">
              <w:rPr>
                <w:spacing w:val="-4"/>
                <w:lang w:val="uk-UA"/>
              </w:rPr>
              <w:t xml:space="preserve">"Люби музику — вона облагороджує     думки     і     почуття", "Чарівна </w:t>
            </w:r>
            <w:r w:rsidRPr="00DD5916">
              <w:rPr>
                <w:spacing w:val="-5"/>
                <w:lang w:val="uk-UA"/>
              </w:rPr>
              <w:t xml:space="preserve">мелодія    скрипки", "Народ скаже — як зав'яже", "Мистецькі уподобання моєї </w:t>
            </w:r>
            <w:r w:rsidRPr="00DD5916">
              <w:rPr>
                <w:spacing w:val="-2"/>
                <w:lang w:val="uk-UA"/>
              </w:rPr>
              <w:t xml:space="preserve">родини",  "Різдвяний  настрій",  "Великодні писанки",  "Рукотворне  диво", </w:t>
            </w:r>
            <w:r w:rsidRPr="00DD5916">
              <w:rPr>
                <w:spacing w:val="-4"/>
                <w:lang w:val="uk-UA"/>
              </w:rPr>
              <w:t xml:space="preserve">“Естетика побуту українців", "Образотворче мистецтво українців", "Символи і образи в українському мистецтві", "Українські образи і символи у світовому </w:t>
            </w:r>
            <w:r w:rsidRPr="00DD5916">
              <w:rPr>
                <w:spacing w:val="-3"/>
                <w:lang w:val="uk-UA"/>
              </w:rPr>
              <w:t xml:space="preserve">мистецтві", "Культура поведінки: ідемо до театру (музею, театру, цирку, на </w:t>
            </w:r>
            <w:r w:rsidRPr="00DD5916">
              <w:rPr>
                <w:spacing w:val="-3"/>
                <w:lang w:val="uk-UA"/>
              </w:rPr>
              <w:br/>
            </w:r>
            <w:r w:rsidRPr="00DD5916">
              <w:rPr>
                <w:spacing w:val="-1"/>
                <w:lang w:val="uk-UA"/>
              </w:rPr>
              <w:t xml:space="preserve">виставку тощо)", "Я - актор шкільного театру (шкільні вистави)", участь у </w:t>
            </w:r>
            <w:r w:rsidRPr="00DD5916">
              <w:rPr>
                <w:spacing w:val="-2"/>
                <w:lang w:val="uk-UA"/>
              </w:rPr>
              <w:t xml:space="preserve">шкільній самодіяльності. </w:t>
            </w:r>
          </w:p>
          <w:p w:rsidR="003F7F6E" w:rsidRPr="00DD5916" w:rsidRDefault="003F7F6E" w:rsidP="008E296E">
            <w:pPr>
              <w:ind w:firstLine="851"/>
              <w:rPr>
                <w:spacing w:val="-4"/>
                <w:lang w:val="uk-UA"/>
              </w:rPr>
            </w:pPr>
          </w:p>
        </w:tc>
        <w:tc>
          <w:tcPr>
            <w:tcW w:w="3969" w:type="dxa"/>
          </w:tcPr>
          <w:p w:rsidR="003F7F6E" w:rsidRPr="00DD5916" w:rsidRDefault="003F7F6E" w:rsidP="008E296E">
            <w:pPr>
              <w:rPr>
                <w:spacing w:val="-4"/>
                <w:lang w:val="uk-UA"/>
              </w:rPr>
            </w:pPr>
            <w:r w:rsidRPr="00DD5916">
              <w:rPr>
                <w:spacing w:val="-2"/>
                <w:lang w:val="uk-UA"/>
              </w:rPr>
              <w:t xml:space="preserve">"Хто і коли жив   в Україні", "Ми - творці власного життя",   "Україна </w:t>
            </w:r>
            <w:r w:rsidRPr="00DD5916">
              <w:rPr>
                <w:spacing w:val="-4"/>
                <w:lang w:val="uk-UA"/>
              </w:rPr>
              <w:t xml:space="preserve">пам'ятає", "В ім'я твого і мого життя" (сторінками історії), "Ніхто не забутий, </w:t>
            </w:r>
            <w:r w:rsidRPr="00DD5916">
              <w:rPr>
                <w:lang w:val="uk-UA"/>
              </w:rPr>
              <w:t xml:space="preserve">ніщо  не забуте", "Державний гімн України", "Що я знаю про Україну?", </w:t>
            </w:r>
            <w:r w:rsidRPr="00DD5916">
              <w:rPr>
                <w:spacing w:val="-4"/>
                <w:lang w:val="uk-UA"/>
              </w:rPr>
              <w:t xml:space="preserve">"Закони життя нашого класу", "Немає прав без обов'язків", "Конвенція ООН </w:t>
            </w:r>
            <w:r w:rsidRPr="00DD5916">
              <w:rPr>
                <w:spacing w:val="-2"/>
                <w:lang w:val="uk-UA"/>
              </w:rPr>
              <w:t xml:space="preserve">та Конституція України про права дітей", "Про символіку України", "Герої </w:t>
            </w:r>
            <w:r w:rsidRPr="00DD5916">
              <w:rPr>
                <w:spacing w:val="-4"/>
                <w:lang w:val="uk-UA"/>
              </w:rPr>
              <w:t>завжди поміж нас", "Тарасове слово", "Твоя активна життєва позиція".</w:t>
            </w:r>
          </w:p>
        </w:tc>
      </w:tr>
    </w:tbl>
    <w:p w:rsidR="003F7F6E" w:rsidRPr="00B57DF5" w:rsidRDefault="003F7F6E" w:rsidP="0075008C">
      <w:pPr>
        <w:rPr>
          <w:sz w:val="28"/>
          <w:szCs w:val="28"/>
          <w:lang w:val="uk-UA"/>
        </w:rPr>
      </w:pPr>
    </w:p>
    <w:sectPr w:rsidR="003F7F6E" w:rsidRPr="00B57DF5" w:rsidSect="0039799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99F"/>
    <w:rsid w:val="00047E14"/>
    <w:rsid w:val="00106CC2"/>
    <w:rsid w:val="001C7B4A"/>
    <w:rsid w:val="0039799F"/>
    <w:rsid w:val="003E32FF"/>
    <w:rsid w:val="003F7F6E"/>
    <w:rsid w:val="004F7012"/>
    <w:rsid w:val="00564A14"/>
    <w:rsid w:val="0075008C"/>
    <w:rsid w:val="00874E6E"/>
    <w:rsid w:val="008D20F5"/>
    <w:rsid w:val="008E296E"/>
    <w:rsid w:val="00A36E07"/>
    <w:rsid w:val="00B34470"/>
    <w:rsid w:val="00B56FE9"/>
    <w:rsid w:val="00B57DF5"/>
    <w:rsid w:val="00BB6F20"/>
    <w:rsid w:val="00BD4D59"/>
    <w:rsid w:val="00BE5F8A"/>
    <w:rsid w:val="00D6689B"/>
    <w:rsid w:val="00DD5916"/>
    <w:rsid w:val="00E02AF3"/>
    <w:rsid w:val="00F81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99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9799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424</Words>
  <Characters>2417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2006-12-31T22:44:00Z</cp:lastPrinted>
  <dcterms:created xsi:type="dcterms:W3CDTF">2011-12-25T21:38:00Z</dcterms:created>
  <dcterms:modified xsi:type="dcterms:W3CDTF">2006-12-31T22:44:00Z</dcterms:modified>
</cp:coreProperties>
</file>